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DE158" w14:textId="5E708A43" w:rsidR="00CE172F" w:rsidRDefault="00CE172F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S3-2400</w:t>
      </w:r>
      <w:r w:rsidR="005360D3">
        <w:rPr>
          <w:b/>
          <w:i/>
          <w:noProof/>
          <w:sz w:val="28"/>
        </w:rPr>
        <w:t>98</w:t>
      </w:r>
    </w:p>
    <w:p w14:paraId="341AC190" w14:textId="77777777" w:rsidR="00CE172F" w:rsidRDefault="00CE172F" w:rsidP="00CE172F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4E097195" w14:textId="77777777" w:rsidR="00CE172F" w:rsidRPr="00872560" w:rsidRDefault="00CE172F" w:rsidP="00CE172F">
      <w:pPr>
        <w:pStyle w:val="Header"/>
        <w:rPr>
          <w:b w:val="0"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D53CDD" w:rsidR="001E41F3" w:rsidRPr="00410371" w:rsidRDefault="00F863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F79E8" w:rsidR="001E41F3" w:rsidRPr="00410371" w:rsidRDefault="00A168ED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8C306F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5360D3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BF36E4" w:rsidR="001E41F3" w:rsidRPr="0075490E" w:rsidRDefault="00CE172F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Case on Password Storage Support (</w:t>
            </w:r>
            <w:r w:rsidR="00865D9D">
              <w:t>TC_PSW_STOR_SUPPORT</w:t>
            </w:r>
            <w: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387C3" w:rsidR="001E41F3" w:rsidRPr="0030294A" w:rsidRDefault="00B37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="0030294A" w:rsidRPr="0030294A">
              <w:rPr>
                <w:noProof/>
              </w:rPr>
              <w:t>Nokia Shanghai Bell, B</w:t>
            </w:r>
            <w:r w:rsidR="0030294A">
              <w:rPr>
                <w:noProof/>
              </w:rPr>
              <w:t>SI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650D0E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360D3">
              <w:t>4-01-26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5975BE" w:rsidR="001E41F3" w:rsidRDefault="009172B1" w:rsidP="00971E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9172B1">
              <w:rPr>
                <w:noProof/>
              </w:rPr>
              <w:t>he test TC_PSW_STOR_SUPPORT requires that identical passwords should produce different hash values</w:t>
            </w:r>
            <w:r w:rsidR="00971E3F">
              <w:rPr>
                <w:noProof/>
              </w:rPr>
              <w:t xml:space="preserve"> and that mechanisms shall be used that make rainbow table attacks unviable</w:t>
            </w:r>
            <w:r w:rsidR="00B32F6E">
              <w:rPr>
                <w:noProof/>
              </w:rPr>
              <w:t xml:space="preserve">. This </w:t>
            </w:r>
            <w:r w:rsidRPr="009172B1">
              <w:rPr>
                <w:noProof/>
              </w:rPr>
              <w:t xml:space="preserve">is </w:t>
            </w:r>
            <w:r w:rsidR="00566B4E">
              <w:rPr>
                <w:noProof/>
              </w:rPr>
              <w:t>only true</w:t>
            </w:r>
            <w:r w:rsidRPr="009172B1">
              <w:rPr>
                <w:noProof/>
              </w:rPr>
              <w:t xml:space="preserve"> </w:t>
            </w:r>
            <w:r w:rsidR="00566B4E">
              <w:rPr>
                <w:noProof/>
              </w:rPr>
              <w:t xml:space="preserve">when using a unique </w:t>
            </w:r>
            <w:r w:rsidRPr="009172B1">
              <w:rPr>
                <w:noProof/>
              </w:rPr>
              <w:t xml:space="preserve">salt </w:t>
            </w:r>
            <w:r w:rsidR="00566B4E">
              <w:rPr>
                <w:noProof/>
              </w:rPr>
              <w:t xml:space="preserve">per record </w:t>
            </w:r>
            <w:r w:rsidRPr="009172B1">
              <w:rPr>
                <w:noProof/>
              </w:rPr>
              <w:t xml:space="preserve">but the test </w:t>
            </w:r>
            <w:r w:rsidR="00566B4E">
              <w:rPr>
                <w:noProof/>
              </w:rPr>
              <w:t xml:space="preserve">purpose </w:t>
            </w:r>
            <w:r w:rsidRPr="009172B1">
              <w:rPr>
                <w:noProof/>
              </w:rPr>
              <w:t xml:space="preserve">only </w:t>
            </w:r>
            <w:r w:rsidR="00566B4E">
              <w:rPr>
                <w:noProof/>
              </w:rPr>
              <w:t xml:space="preserve">states that a </w:t>
            </w:r>
            <w:r w:rsidRPr="009172B1">
              <w:rPr>
                <w:noProof/>
              </w:rPr>
              <w:t>"non-broken one-way cryptographic hash algorithm"</w:t>
            </w:r>
            <w:r w:rsidR="00566B4E">
              <w:rPr>
                <w:noProof/>
              </w:rPr>
              <w:t xml:space="preserve"> should be used</w:t>
            </w:r>
            <w:r w:rsidRPr="009172B1">
              <w:rPr>
                <w:noProof/>
              </w:rPr>
              <w:t xml:space="preserve">, not </w:t>
            </w:r>
            <w:r w:rsidR="00971E3F">
              <w:rPr>
                <w:noProof/>
              </w:rPr>
              <w:t xml:space="preserve">the usage of </w:t>
            </w:r>
            <w:r w:rsidR="00566B4E">
              <w:rPr>
                <w:noProof/>
              </w:rPr>
              <w:t xml:space="preserve">a salted </w:t>
            </w:r>
            <w:r w:rsidRPr="009172B1">
              <w:rPr>
                <w:noProof/>
              </w:rPr>
              <w:t xml:space="preserve">hash function which is safe against </w:t>
            </w:r>
            <w:r w:rsidR="00B32F6E">
              <w:rPr>
                <w:noProof/>
              </w:rPr>
              <w:t>rainbow</w:t>
            </w:r>
            <w:r w:rsidR="00031CC8">
              <w:rPr>
                <w:noProof/>
              </w:rPr>
              <w:t xml:space="preserve"> table</w:t>
            </w:r>
            <w:r w:rsidRPr="009172B1">
              <w:rPr>
                <w:noProof/>
              </w:rPr>
              <w:t xml:space="preserve"> attacks.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8DD407" w14:textId="77777777" w:rsidR="005360D3" w:rsidRDefault="005E29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Initially the proposed correction was to replace </w:t>
            </w:r>
            <w:r w:rsidR="00971E3F">
              <w:rPr>
                <w:noProof/>
              </w:rPr>
              <w:t>“dictionary attack” to “rainbow table attack” in Requirement Description</w:t>
            </w:r>
            <w:r>
              <w:rPr>
                <w:noProof/>
              </w:rPr>
              <w:t xml:space="preserve">, but then after a discussion in SA3 meeting it turned out that an attacker might be able to compute hash values from known dictionary values. </w:t>
            </w:r>
            <w:r w:rsidR="00B27DAB">
              <w:rPr>
                <w:noProof/>
              </w:rPr>
              <w:t>Therefore it</w:t>
            </w:r>
            <w:r>
              <w:rPr>
                <w:noProof/>
              </w:rPr>
              <w:t xml:space="preserve"> can </w:t>
            </w:r>
            <w:r w:rsidR="00B27DAB">
              <w:rPr>
                <w:noProof/>
              </w:rPr>
              <w:t xml:space="preserve">be </w:t>
            </w:r>
            <w:r>
              <w:rPr>
                <w:noProof/>
              </w:rPr>
              <w:t>agree</w:t>
            </w:r>
            <w:r w:rsidR="00B27DAB">
              <w:rPr>
                <w:noProof/>
              </w:rPr>
              <w:t>d</w:t>
            </w:r>
            <w:r>
              <w:rPr>
                <w:noProof/>
              </w:rPr>
              <w:t xml:space="preserve"> to re-introduce the “dictionary attack”</w:t>
            </w:r>
          </w:p>
          <w:p w14:paraId="31C656EC" w14:textId="321519DC" w:rsidR="001E41F3" w:rsidRDefault="00031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95575">
              <w:rPr>
                <w:noProof/>
              </w:rPr>
              <w:t xml:space="preserve">“is safe against </w:t>
            </w:r>
            <w:r>
              <w:rPr>
                <w:noProof/>
              </w:rPr>
              <w:t>rainbow table attacks</w:t>
            </w:r>
            <w:r w:rsidR="00A95575">
              <w:rPr>
                <w:noProof/>
              </w:rPr>
              <w:t>” to the purpose and execution steps paragraphs</w:t>
            </w:r>
            <w:r w:rsidR="00847CA5">
              <w:rPr>
                <w:noProof/>
              </w:rPr>
              <w:t>.</w:t>
            </w:r>
            <w:r w:rsidR="0038744D">
              <w:rPr>
                <w:noProof/>
              </w:rPr>
              <w:t xml:space="preserve"> Rationale: The term ‘non-broken’ has been reintroduced to ensure that cryptographic strong hash algorithms are going to be used.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9A4D61" w:rsidR="001E41F3" w:rsidRDefault="00387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47CA5">
              <w:rPr>
                <w:noProof/>
              </w:rPr>
              <w:t xml:space="preserve"> test executio</w:t>
            </w:r>
            <w:r>
              <w:rPr>
                <w:noProof/>
              </w:rPr>
              <w:t>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88C76" w:rsidR="001E41F3" w:rsidRDefault="004222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865D9D">
              <w:rPr>
                <w:noProof/>
              </w:rPr>
              <w:t>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9B622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D75D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1E41F3" w:rsidRDefault="004222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06AB4FA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0D75D6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4B06DE" w:rsidRDefault="004434F9" w:rsidP="0035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4222E6">
              <w:rPr>
                <w:noProof/>
              </w:rPr>
              <w:t>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6754BC3F" w14:textId="77777777" w:rsidR="00AA09C9" w:rsidRPr="00FD4A4B" w:rsidRDefault="00AA09C9" w:rsidP="00AA09C9">
      <w:pPr>
        <w:pStyle w:val="Heading5"/>
      </w:pPr>
      <w:bookmarkStart w:id="1" w:name="_Toc19542373"/>
      <w:bookmarkStart w:id="2" w:name="_Toc35348375"/>
      <w:bookmarkStart w:id="3" w:name="_Toc114146499"/>
      <w:r w:rsidRPr="00907F75">
        <w:t>4</w:t>
      </w:r>
      <w:r w:rsidRPr="00FD4A4B">
        <w:t>.2.3.2.3</w:t>
      </w:r>
      <w:r w:rsidRPr="00FD4A4B">
        <w:tab/>
        <w:t>Protecting</w:t>
      </w:r>
      <w:r w:rsidRPr="00FD4A4B">
        <w:rPr>
          <w:spacing w:val="-12"/>
        </w:rPr>
        <w:t xml:space="preserve"> </w:t>
      </w:r>
      <w:r w:rsidRPr="00FD4A4B">
        <w:t>data</w:t>
      </w:r>
      <w:r w:rsidRPr="00FD4A4B">
        <w:rPr>
          <w:spacing w:val="-5"/>
        </w:rPr>
        <w:t xml:space="preserve"> </w:t>
      </w:r>
      <w:r w:rsidRPr="00FD4A4B">
        <w:t>and</w:t>
      </w:r>
      <w:r w:rsidRPr="00FD4A4B">
        <w:rPr>
          <w:spacing w:val="-4"/>
        </w:rPr>
        <w:t xml:space="preserve"> </w:t>
      </w:r>
      <w:r w:rsidRPr="00FD4A4B">
        <w:t xml:space="preserve">information in </w:t>
      </w:r>
      <w:proofErr w:type="gramStart"/>
      <w:r w:rsidRPr="00FD4A4B">
        <w:t>storage</w:t>
      </w:r>
      <w:bookmarkEnd w:id="1"/>
      <w:bookmarkEnd w:id="2"/>
      <w:bookmarkEnd w:id="3"/>
      <w:proofErr w:type="gramEnd"/>
    </w:p>
    <w:p w14:paraId="6750782B" w14:textId="3BA871CE" w:rsidR="00C34324" w:rsidRDefault="00C34324" w:rsidP="00C34324">
      <w:r w:rsidRPr="00FD4A4B">
        <w:rPr>
          <w:i/>
        </w:rPr>
        <w:t>Requirement Name</w:t>
      </w:r>
      <w:r w:rsidRPr="00FD4A4B">
        <w:t>: Protecting</w:t>
      </w:r>
      <w:r w:rsidRPr="00E32DBA">
        <w:t xml:space="preserve"> </w:t>
      </w:r>
      <w:r w:rsidRPr="00FD4A4B">
        <w:t>data</w:t>
      </w:r>
      <w:r w:rsidRPr="00E32DBA">
        <w:t xml:space="preserve"> </w:t>
      </w:r>
      <w:r w:rsidRPr="00FD4A4B">
        <w:t>and</w:t>
      </w:r>
      <w:r w:rsidRPr="00E32DBA">
        <w:t xml:space="preserve"> </w:t>
      </w:r>
      <w:r w:rsidRPr="00FD4A4B">
        <w:t>information in storage</w:t>
      </w:r>
      <w:ins w:id="4" w:author="Nokia" w:date="2024-01-26T08:07:00Z">
        <w:r w:rsidR="00FB4B0F">
          <w:t>.</w:t>
        </w:r>
      </w:ins>
    </w:p>
    <w:p w14:paraId="151EF273" w14:textId="628CB390" w:rsidR="00C34324" w:rsidRPr="00FD4A4B" w:rsidRDefault="00C34324" w:rsidP="00C34324">
      <w:r>
        <w:t>Requirement Reference: In accordance with industry best practice</w:t>
      </w:r>
      <w:ins w:id="5" w:author="Nokia" w:date="2024-01-26T08:07:00Z">
        <w:r w:rsidR="00FB4B0F">
          <w:t>.</w:t>
        </w:r>
      </w:ins>
    </w:p>
    <w:p w14:paraId="5F47DDAC" w14:textId="77777777" w:rsidR="00C34324" w:rsidRPr="00FD4A4B" w:rsidRDefault="00C34324" w:rsidP="00C34324">
      <w:r w:rsidRPr="00FD4A4B">
        <w:rPr>
          <w:i/>
        </w:rPr>
        <w:t>Requirement Description</w:t>
      </w:r>
      <w:r w:rsidRPr="00FD4A4B">
        <w:t>:</w:t>
      </w:r>
    </w:p>
    <w:p w14:paraId="630FFCA7" w14:textId="77777777" w:rsidR="00C34324" w:rsidRPr="00FD4A4B" w:rsidRDefault="00C34324" w:rsidP="00C34324">
      <w:pPr>
        <w:rPr>
          <w:rFonts w:ascii="Tele-GroteskNor" w:hAnsi="Tele-GroteskNor" w:cs="Tele-GroteskNor"/>
          <w:color w:val="000000"/>
          <w:spacing w:val="-8"/>
        </w:rPr>
      </w:pPr>
      <w:r w:rsidRPr="00FD4A4B">
        <w:rPr>
          <w:rFonts w:ascii="Tele-GroteskNor" w:hAnsi="Tele-GroteskNor" w:cs="Tele-GroteskNor"/>
          <w:color w:val="000000"/>
          <w:spacing w:val="-8"/>
        </w:rPr>
        <w:t xml:space="preserve">For sensitive data in (persistent or temporary) storage </w:t>
      </w:r>
      <w:r w:rsidRPr="00FD4A4B">
        <w:rPr>
          <w:lang w:eastAsia="zh-CN"/>
        </w:rPr>
        <w:t xml:space="preserve">read access rights shall be </w:t>
      </w:r>
      <w:r w:rsidRPr="00FD4A4B">
        <w:t>restrict</w:t>
      </w:r>
      <w:r w:rsidRPr="00FD4A4B">
        <w:rPr>
          <w:lang w:eastAsia="zh-CN"/>
        </w:rPr>
        <w:t>ed. Files of a system that are needed for the functionality shall be protected against manipulation.</w:t>
      </w:r>
    </w:p>
    <w:p w14:paraId="775C8574" w14:textId="77777777" w:rsidR="00C34324" w:rsidRPr="00FD4A4B" w:rsidRDefault="00C34324" w:rsidP="00C34324">
      <w:r w:rsidRPr="00FD4A4B">
        <w:t xml:space="preserve">In addition, the following rules apply for: </w:t>
      </w:r>
    </w:p>
    <w:p w14:paraId="3378BDD6" w14:textId="028E3C97" w:rsidR="00C34324" w:rsidRPr="00FD4A4B" w:rsidRDefault="00C34324" w:rsidP="00C34324">
      <w:pPr>
        <w:pStyle w:val="B1"/>
      </w:pPr>
      <w:r w:rsidRPr="00FD4A4B">
        <w:t>-</w:t>
      </w:r>
      <w:r w:rsidRPr="00FD4A4B">
        <w:tab/>
        <w:t>Systems that need access to identification and authentication data in the clear, e.g.</w:t>
      </w:r>
      <w:ins w:id="6" w:author="Nokia" w:date="2024-01-26T08:01:00Z">
        <w:r>
          <w:t>,</w:t>
        </w:r>
      </w:ins>
      <w:r w:rsidRPr="00FD4A4B">
        <w:t xml:space="preserve"> </w:t>
      </w:r>
      <w:proofErr w:type="gramStart"/>
      <w:r w:rsidRPr="00FD4A4B">
        <w:t>in order to</w:t>
      </w:r>
      <w:proofErr w:type="gramEnd"/>
      <w:r w:rsidRPr="00FD4A4B">
        <w:t xml:space="preserve"> perform an authentication. Such systems shall not store this data in the clear, but scramble or encrypt it by implementation-specific means.</w:t>
      </w:r>
    </w:p>
    <w:p w14:paraId="3A17769C" w14:textId="52E5EB53" w:rsidR="00C34324" w:rsidRDefault="00C34324" w:rsidP="00C34324">
      <w:pPr>
        <w:pStyle w:val="B1"/>
      </w:pPr>
      <w:r w:rsidRPr="00FD4A4B">
        <w:t>-</w:t>
      </w:r>
      <w:r w:rsidRPr="00FD4A4B">
        <w:tab/>
        <w:t>Systems that do not need access to sensitive data (e.g.</w:t>
      </w:r>
      <w:ins w:id="7" w:author="Nokia" w:date="2024-01-26T08:01:00Z">
        <w:r>
          <w:t>,</w:t>
        </w:r>
      </w:ins>
      <w:r w:rsidRPr="00FD4A4B">
        <w:t xml:space="preserve"> user passwords) in the clear. Such systems shall hash this sensitive data</w:t>
      </w:r>
      <w:r w:rsidRPr="00480834">
        <w:t xml:space="preserve"> with a non-broken cryptographic hash algorithm and use mechanisms to make dictionary </w:t>
      </w:r>
      <w:ins w:id="8" w:author="Nokia" w:date="2024-01-26T08:02:00Z">
        <w:r>
          <w:t xml:space="preserve">and </w:t>
        </w:r>
      </w:ins>
      <w:ins w:id="9" w:author="Nokia" w:date="2024-01-26T08:03:00Z">
        <w:r>
          <w:t xml:space="preserve">rainbow table </w:t>
        </w:r>
      </w:ins>
      <w:r w:rsidRPr="00480834">
        <w:t xml:space="preserve">attacks </w:t>
      </w:r>
      <w:del w:id="10" w:author="Nokia" w:date="2024-01-26T08:03:00Z">
        <w:r w:rsidRPr="00480834" w:rsidDel="00C34324">
          <w:delText>more difficult</w:delText>
        </w:r>
      </w:del>
      <w:ins w:id="11" w:author="Nokia" w:date="2024-01-26T08:03:00Z">
        <w:r>
          <w:t>unviable</w:t>
        </w:r>
      </w:ins>
      <w:r w:rsidRPr="00480834">
        <w:t xml:space="preserve"> and prevent hash collisions when using identical sensitive data. A common mechanism is e.g., using a unique, random salt per record.</w:t>
      </w:r>
      <w:r w:rsidRPr="00FD4A4B">
        <w:t xml:space="preserve"> </w:t>
      </w:r>
    </w:p>
    <w:p w14:paraId="312E1D88" w14:textId="77777777" w:rsidR="00C34324" w:rsidRPr="00FD4A4B" w:rsidRDefault="00C34324" w:rsidP="00C34324">
      <w:pPr>
        <w:pStyle w:val="NO"/>
      </w:pPr>
      <w:r>
        <w:t>NOTE 1:</w:t>
      </w:r>
      <w:r>
        <w:tab/>
        <w:t>A "non-broken" cryptographic hash algorithm is a cryptographic hash algorithm without publicly available/published vulnerabilities.</w:t>
      </w:r>
    </w:p>
    <w:p w14:paraId="512FC299" w14:textId="77777777" w:rsidR="00C34324" w:rsidRPr="00FD4A4B" w:rsidRDefault="00C34324" w:rsidP="00C34324">
      <w:pPr>
        <w:pStyle w:val="B1"/>
        <w:rPr>
          <w:rFonts w:ascii="Tele-GroteskNor" w:hAnsi="Tele-GroteskNor" w:cs="Tele-GroteskNor"/>
          <w:color w:val="000000"/>
        </w:rPr>
      </w:pPr>
      <w:r w:rsidRPr="00FD4A4B">
        <w:t>-</w:t>
      </w:r>
      <w:r w:rsidRPr="00FD4A4B">
        <w:tab/>
        <w:t>Stored files</w:t>
      </w:r>
      <w:r>
        <w:t xml:space="preserve"> on the network product</w:t>
      </w:r>
      <w:r w:rsidRPr="00FD4A4B">
        <w:t xml:space="preserve">: </w:t>
      </w:r>
      <w:r w:rsidRPr="00FD4A4B">
        <w:rPr>
          <w:rFonts w:ascii="Tele-GroteskNor" w:hAnsi="Tele-GroteskNor" w:cs="Tele-GroteskNor"/>
          <w:color w:val="000000"/>
        </w:rPr>
        <w:t xml:space="preserve">examples for </w:t>
      </w:r>
      <w:r w:rsidRPr="00FD4A4B">
        <w:rPr>
          <w:lang w:eastAsia="zh-CN"/>
        </w:rPr>
        <w:t>protection against manipulation are</w:t>
      </w:r>
      <w:r w:rsidRPr="00FD4A4B">
        <w:rPr>
          <w:rFonts w:ascii="Tele-GroteskNor" w:hAnsi="Tele-GroteskNor" w:cs="Tele-GroteskNor"/>
          <w:color w:val="000000"/>
        </w:rPr>
        <w:t xml:space="preserve"> the</w:t>
      </w:r>
      <w:r w:rsidRPr="00FD4A4B">
        <w:rPr>
          <w:rFonts w:ascii="Tele-GroteskNor" w:hAnsi="Tele-GroteskNor" w:cs="Tele-GroteskNor"/>
          <w:color w:val="000000"/>
          <w:spacing w:val="-2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>use</w:t>
      </w:r>
      <w:r w:rsidRPr="00FD4A4B">
        <w:rPr>
          <w:rFonts w:ascii="Tele-GroteskNor" w:hAnsi="Tele-GroteskNor" w:cs="Tele-GroteskNor"/>
          <w:color w:val="000000"/>
          <w:spacing w:val="1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>of</w:t>
      </w:r>
      <w:r w:rsidRPr="00FD4A4B">
        <w:rPr>
          <w:rFonts w:ascii="Tele-GroteskNor" w:hAnsi="Tele-GroteskNor" w:cs="Tele-GroteskNor"/>
          <w:color w:val="000000"/>
          <w:spacing w:val="-1"/>
        </w:rPr>
        <w:t xml:space="preserve"> </w:t>
      </w:r>
      <w:r w:rsidRPr="00FD4A4B">
        <w:rPr>
          <w:rFonts w:ascii="Tele-GroteskNor" w:hAnsi="Tele-GroteskNor" w:cs="Tele-GroteskNor"/>
          <w:color w:val="000000"/>
        </w:rPr>
        <w:t>check</w:t>
      </w:r>
      <w:r w:rsidRPr="00FD4A4B">
        <w:rPr>
          <w:rFonts w:ascii="Tele-GroteskNor" w:hAnsi="Tele-GroteskNor" w:cs="Tele-GroteskNor"/>
          <w:color w:val="000000"/>
          <w:spacing w:val="1"/>
        </w:rPr>
        <w:t>su</w:t>
      </w:r>
      <w:r w:rsidRPr="00FD4A4B">
        <w:rPr>
          <w:rFonts w:ascii="Tele-GroteskNor" w:hAnsi="Tele-GroteskNor" w:cs="Tele-GroteskNor"/>
          <w:color w:val="000000"/>
        </w:rPr>
        <w:t>m</w:t>
      </w:r>
      <w:r w:rsidRPr="00FD4A4B">
        <w:rPr>
          <w:rFonts w:ascii="Tele-GroteskNor" w:hAnsi="Tele-GroteskNor" w:cs="Tele-GroteskNor"/>
          <w:color w:val="000000"/>
          <w:spacing w:val="7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o</w:t>
      </w:r>
      <w:r w:rsidRPr="00FD4A4B">
        <w:rPr>
          <w:rFonts w:ascii="Tele-GroteskNor" w:hAnsi="Tele-GroteskNor" w:cs="Tele-GroteskNor"/>
          <w:color w:val="000000"/>
        </w:rPr>
        <w:t>r</w:t>
      </w:r>
      <w:r w:rsidRPr="00FD4A4B">
        <w:rPr>
          <w:rFonts w:ascii="Tele-GroteskNor" w:hAnsi="Tele-GroteskNor" w:cs="Tele-GroteskNor"/>
          <w:color w:val="000000"/>
          <w:spacing w:val="5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cryptographi</w:t>
      </w:r>
      <w:r w:rsidRPr="00FD4A4B">
        <w:rPr>
          <w:rFonts w:ascii="Tele-GroteskNor" w:hAnsi="Tele-GroteskNor" w:cs="Tele-GroteskNor"/>
          <w:color w:val="000000"/>
        </w:rPr>
        <w:t>c</w:t>
      </w:r>
      <w:r w:rsidRPr="00FD4A4B">
        <w:rPr>
          <w:rFonts w:ascii="Tele-GroteskNor" w:hAnsi="Tele-GroteskNor" w:cs="Tele-GroteskNor"/>
          <w:color w:val="000000"/>
          <w:spacing w:val="-4"/>
        </w:rPr>
        <w:t xml:space="preserve"> </w:t>
      </w:r>
      <w:r w:rsidRPr="00FD4A4B">
        <w:rPr>
          <w:rFonts w:ascii="Tele-GroteskNor" w:hAnsi="Tele-GroteskNor" w:cs="Tele-GroteskNor"/>
          <w:color w:val="000000"/>
          <w:spacing w:val="1"/>
        </w:rPr>
        <w:t>method</w:t>
      </w:r>
      <w:r w:rsidRPr="00FD4A4B">
        <w:rPr>
          <w:rFonts w:ascii="Tele-GroteskNor" w:hAnsi="Tele-GroteskNor" w:cs="Tele-GroteskNor"/>
          <w:color w:val="000000"/>
        </w:rPr>
        <w:t>s.</w:t>
      </w:r>
    </w:p>
    <w:p w14:paraId="3482373F" w14:textId="77777777" w:rsidR="00C34324" w:rsidRDefault="00C34324" w:rsidP="00C34324">
      <w:pPr>
        <w:rPr>
          <w:i/>
        </w:rPr>
      </w:pPr>
      <w:r w:rsidRPr="00BC1C03">
        <w:rPr>
          <w:i/>
        </w:rPr>
        <w:t>Threat References: TR 33.926 [4]</w:t>
      </w:r>
    </w:p>
    <w:p w14:paraId="30493968" w14:textId="363BF066" w:rsidR="00C34324" w:rsidRPr="00FD4A4B" w:rsidRDefault="00C34324" w:rsidP="00C34324">
      <w:pPr>
        <w:rPr>
          <w:lang w:eastAsia="zh-CN"/>
        </w:rPr>
      </w:pPr>
      <w:r w:rsidRPr="00FD4A4B">
        <w:rPr>
          <w:i/>
        </w:rPr>
        <w:t>Test case:</w:t>
      </w:r>
      <w:r w:rsidRPr="00FD4A4B">
        <w:t xml:space="preserve"> </w:t>
      </w:r>
    </w:p>
    <w:p w14:paraId="042C0BC0" w14:textId="77777777" w:rsidR="00C34324" w:rsidRPr="00FD4A4B" w:rsidRDefault="00C34324" w:rsidP="00C34324">
      <w:r w:rsidRPr="00FD4A4B">
        <w:rPr>
          <w:b/>
        </w:rPr>
        <w:t>Test Name</w:t>
      </w:r>
      <w:r w:rsidRPr="00FD4A4B">
        <w:t>: TC_PSW_STOR_SUPPORT</w:t>
      </w:r>
    </w:p>
    <w:p w14:paraId="28CB645F" w14:textId="77777777" w:rsidR="00C34324" w:rsidRPr="00FD4A4B" w:rsidRDefault="00C34324" w:rsidP="00C3432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1DD65D04" w14:textId="4DE80F1F" w:rsidR="00C34324" w:rsidRPr="00FD4A4B" w:rsidRDefault="00C34324" w:rsidP="00C34324">
      <w:pPr>
        <w:spacing w:after="0"/>
        <w:jc w:val="both"/>
      </w:pPr>
      <w:r w:rsidRPr="00FD4A4B">
        <w:t>Verify that Password storage use</w:t>
      </w:r>
      <w:r w:rsidRPr="00480834">
        <w:t>s a non-broken</w:t>
      </w:r>
      <w:r w:rsidRPr="00FD4A4B">
        <w:t xml:space="preserve"> one-way</w:t>
      </w:r>
      <w:r w:rsidRPr="00480834">
        <w:t xml:space="preserve"> cryptographic</w:t>
      </w:r>
      <w:r w:rsidRPr="00FD4A4B">
        <w:t xml:space="preserve"> hash algorithm</w:t>
      </w:r>
      <w:ins w:id="12" w:author="Nokia" w:date="2024-01-26T08:03:00Z">
        <w:r>
          <w:t xml:space="preserve"> and is safe against</w:t>
        </w:r>
      </w:ins>
      <w:ins w:id="13" w:author="Nokia" w:date="2024-01-26T08:04:00Z">
        <w:r>
          <w:t xml:space="preserve"> dictionary and rainbow table attacks</w:t>
        </w:r>
      </w:ins>
      <w:r w:rsidRPr="00FD4A4B">
        <w:t>.</w:t>
      </w:r>
    </w:p>
    <w:p w14:paraId="43BB2763" w14:textId="77777777" w:rsidR="00C34324" w:rsidRPr="00FD4A4B" w:rsidRDefault="00C34324" w:rsidP="00C34324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steps:</w:t>
      </w:r>
    </w:p>
    <w:p w14:paraId="7DE2DEFF" w14:textId="77777777" w:rsidR="00C34324" w:rsidRPr="00FD4A4B" w:rsidRDefault="00C34324" w:rsidP="00C3432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391DB45" w14:textId="77777777" w:rsidR="00C34324" w:rsidRPr="00FD4A4B" w:rsidRDefault="00C34324" w:rsidP="00C34324">
      <w:pPr>
        <w:pStyle w:val="B1"/>
      </w:pPr>
      <w:r w:rsidRPr="00FD4A4B">
        <w:t>-</w:t>
      </w:r>
      <w:r w:rsidRPr="00FD4A4B">
        <w:tab/>
        <w:t xml:space="preserve">The tester can access the storage of own user account password. </w:t>
      </w:r>
    </w:p>
    <w:p w14:paraId="0D9598A5" w14:textId="77777777" w:rsidR="00C34324" w:rsidRPr="00FD4A4B" w:rsidRDefault="00C34324" w:rsidP="00C34324">
      <w:pPr>
        <w:pStyle w:val="B1"/>
      </w:pPr>
      <w:r w:rsidRPr="00FD4A4B">
        <w:t>-</w:t>
      </w:r>
      <w:r w:rsidRPr="00FD4A4B">
        <w:tab/>
        <w:t xml:space="preserve">The tester has privileges to change </w:t>
      </w:r>
      <w:r w:rsidRPr="00FD4A4B">
        <w:rPr>
          <w:rFonts w:hint="eastAsia"/>
          <w:lang w:eastAsia="zh-CN"/>
        </w:rPr>
        <w:t xml:space="preserve">the </w:t>
      </w:r>
      <w:r w:rsidRPr="00FD4A4B">
        <w:t>password.</w:t>
      </w:r>
    </w:p>
    <w:p w14:paraId="3F0DBCB8" w14:textId="77777777" w:rsidR="00C34324" w:rsidRDefault="00C34324" w:rsidP="00C34324">
      <w:pPr>
        <w:pStyle w:val="B1"/>
      </w:pPr>
      <w:r w:rsidRPr="00FD4A4B">
        <w:t>-</w:t>
      </w:r>
      <w:r w:rsidRPr="00FD4A4B">
        <w:tab/>
        <w:t>The original password is P1.</w:t>
      </w:r>
    </w:p>
    <w:p w14:paraId="0D0DC353" w14:textId="77777777" w:rsidR="00C34324" w:rsidRPr="00FD4A4B" w:rsidRDefault="00C34324" w:rsidP="00C34324">
      <w:pPr>
        <w:pStyle w:val="B1"/>
      </w:pPr>
      <w:r>
        <w:t>-</w:t>
      </w:r>
      <w:r>
        <w:tab/>
        <w:t>New passwords are represented by the variable P2.</w:t>
      </w:r>
    </w:p>
    <w:p w14:paraId="640B10E1" w14:textId="77777777" w:rsidR="00C34324" w:rsidRPr="00FD4A4B" w:rsidRDefault="00C34324" w:rsidP="00C3432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17937DC1" w14:textId="77777777" w:rsidR="00C34324" w:rsidRPr="00FD4A4B" w:rsidRDefault="00C34324" w:rsidP="00C34324">
      <w:pPr>
        <w:pStyle w:val="B1"/>
      </w:pPr>
      <w:r w:rsidRPr="00FD4A4B">
        <w:t>1.</w:t>
      </w:r>
      <w:r w:rsidRPr="00FD4A4B">
        <w:tab/>
        <w:t>The tester accesses the storage where the result of P1 is</w:t>
      </w:r>
      <w:r>
        <w:t>,</w:t>
      </w:r>
      <w:r w:rsidRPr="00FD4A4B">
        <w:t xml:space="preserve"> and the corresponding hash value is recorded as A</w:t>
      </w:r>
    </w:p>
    <w:p w14:paraId="104C0BD0" w14:textId="77777777" w:rsidR="00C34324" w:rsidRPr="00FD4A4B" w:rsidRDefault="00C34324" w:rsidP="00C34324">
      <w:pPr>
        <w:pStyle w:val="B1"/>
      </w:pPr>
      <w:r w:rsidRPr="00FD4A4B">
        <w:t>2.</w:t>
      </w:r>
      <w:r w:rsidRPr="00FD4A4B">
        <w:tab/>
        <w:t>The tester changes the password with P2, then the tester record</w:t>
      </w:r>
      <w:r w:rsidRPr="00747EEA">
        <w:rPr>
          <w:lang w:val="en-US"/>
        </w:rPr>
        <w:t>s</w:t>
      </w:r>
      <w:r w:rsidRPr="00FD4A4B">
        <w:t xml:space="preserve"> the storage hash value of the new password as B</w:t>
      </w:r>
    </w:p>
    <w:p w14:paraId="506DF4F7" w14:textId="77777777" w:rsidR="00C34324" w:rsidRDefault="00C34324" w:rsidP="00C34324">
      <w:pPr>
        <w:pStyle w:val="B1"/>
      </w:pPr>
      <w:r w:rsidRPr="00FD4A4B">
        <w:t>3.</w:t>
      </w:r>
      <w:r w:rsidRPr="00FD4A4B">
        <w:tab/>
        <w:t>The tester repeats the step 2 to get other records</w:t>
      </w:r>
      <w:r w:rsidRPr="00480834">
        <w:t xml:space="preserve"> with the following requirements for password P2:</w:t>
      </w:r>
    </w:p>
    <w:p w14:paraId="255B8FBC" w14:textId="77777777" w:rsidR="00C34324" w:rsidRDefault="00C34324" w:rsidP="00C34324">
      <w:pPr>
        <w:pStyle w:val="B2"/>
      </w:pPr>
      <w:r>
        <w:t>-</w:t>
      </w:r>
      <w:r>
        <w:tab/>
        <w:t>at least one new password P2 differs from P1 by exactly one bit</w:t>
      </w:r>
    </w:p>
    <w:p w14:paraId="44A5D745" w14:textId="77777777" w:rsidR="00C34324" w:rsidRDefault="00C34324" w:rsidP="00C34324">
      <w:pPr>
        <w:pStyle w:val="B2"/>
      </w:pPr>
      <w:r>
        <w:t>-</w:t>
      </w:r>
      <w:r>
        <w:tab/>
        <w:t>at least one new password P2 shall be the same as P1</w:t>
      </w:r>
    </w:p>
    <w:p w14:paraId="29403FD8" w14:textId="77777777" w:rsidR="00C34324" w:rsidRPr="00FD4A4B" w:rsidRDefault="00C34324" w:rsidP="00C34324">
      <w:pPr>
        <w:pStyle w:val="B2"/>
      </w:pPr>
      <w:r>
        <w:lastRenderedPageBreak/>
        <w:t>-</w:t>
      </w:r>
      <w:r>
        <w:tab/>
        <w:t>at least one new password P2 shall have a different length compared to P1</w:t>
      </w:r>
    </w:p>
    <w:p w14:paraId="20DE09C7" w14:textId="19E6D4E5" w:rsidR="00C34324" w:rsidRDefault="00C34324" w:rsidP="00C34324">
      <w:pPr>
        <w:ind w:left="568" w:hanging="284"/>
      </w:pPr>
      <w:r w:rsidRPr="00FD4A4B">
        <w:t xml:space="preserve">4. The tester verifies whether all the records comply with the characteristic of </w:t>
      </w:r>
      <w:ins w:id="14" w:author="Nokia" w:date="2024-01-26T08:05:00Z">
        <w:r>
          <w:t xml:space="preserve">a </w:t>
        </w:r>
      </w:ins>
      <w:r w:rsidRPr="00FD4A4B">
        <w:t xml:space="preserve">one-way </w:t>
      </w:r>
      <w:r w:rsidRPr="00480834">
        <w:t xml:space="preserve">cryptographic </w:t>
      </w:r>
      <w:r w:rsidRPr="00FD4A4B">
        <w:t>hash result</w:t>
      </w:r>
      <w:ins w:id="15" w:author="Nokia" w:date="2024-01-26T08:05:00Z">
        <w:r w:rsidR="00FB4B0F">
          <w:t xml:space="preserve"> and are safe against dictionary and rainbow table attacks</w:t>
        </w:r>
      </w:ins>
      <w:r w:rsidRPr="00FD4A4B">
        <w:t>.</w:t>
      </w:r>
    </w:p>
    <w:p w14:paraId="0129D5A3" w14:textId="77777777" w:rsidR="00C34324" w:rsidRDefault="00C34324" w:rsidP="00C34324">
      <w:pPr>
        <w:pStyle w:val="B2"/>
      </w:pPr>
      <w:r>
        <w:t>a. All collected records contain different hash values, even if the corresponding passwords were identical.</w:t>
      </w:r>
    </w:p>
    <w:p w14:paraId="3CF5867D" w14:textId="77777777" w:rsidR="00C34324" w:rsidRDefault="00C34324" w:rsidP="00C34324">
      <w:pPr>
        <w:pStyle w:val="NO"/>
      </w:pPr>
      <w:r>
        <w:t xml:space="preserve">NOTE 2: </w:t>
      </w:r>
      <w:r>
        <w:tab/>
        <w:t xml:space="preserve">Even if P1 and P2 only differ by one bit, the resulting hash values should differ substantially. (Bit independence criterion) </w:t>
      </w:r>
    </w:p>
    <w:p w14:paraId="32352CB3" w14:textId="77777777" w:rsidR="00C34324" w:rsidRDefault="00C34324" w:rsidP="00C34324">
      <w:pPr>
        <w:pStyle w:val="B2"/>
      </w:pPr>
      <w:r>
        <w:t>b. The bit length of the hash values is fixed and independent from the password length.</w:t>
      </w:r>
    </w:p>
    <w:p w14:paraId="3D009250" w14:textId="13703001" w:rsidR="00C34324" w:rsidRDefault="00C34324" w:rsidP="00C34324">
      <w:pPr>
        <w:pStyle w:val="B2"/>
      </w:pPr>
      <w:r>
        <w:t>c. The hash value does not contain any information that could be used for password disclosure. (e.g.</w:t>
      </w:r>
      <w:ins w:id="16" w:author="Nokia" w:date="2024-01-26T08:06:00Z">
        <w:r w:rsidR="00FB4B0F">
          <w:t>,</w:t>
        </w:r>
      </w:ins>
      <w:r>
        <w:t xml:space="preserve"> contains part of the password in plain text or some sort of password length indicator)</w:t>
      </w:r>
    </w:p>
    <w:p w14:paraId="59F9E53F" w14:textId="5F904D8B" w:rsidR="00C34324" w:rsidRPr="00FD4A4B" w:rsidRDefault="00C34324" w:rsidP="00C34324">
      <w:pPr>
        <w:pStyle w:val="NO"/>
      </w:pPr>
      <w:r>
        <w:t xml:space="preserve">NOTE 3: </w:t>
      </w:r>
      <w:r>
        <w:tab/>
        <w:t>Depending on the implementation the recorded hash values A and B could be stored with their salt combined in some way (e.g.</w:t>
      </w:r>
      <w:ins w:id="17" w:author="Nokia" w:date="2024-01-26T08:06:00Z">
        <w:r w:rsidR="00FB4B0F">
          <w:t>,</w:t>
        </w:r>
      </w:ins>
      <w:r>
        <w:t xml:space="preserve"> salt is prefix or suffix of hash value). The tester needs to exclude the salt when comparing records</w:t>
      </w:r>
      <w:ins w:id="18" w:author="Nokia" w:date="2024-01-26T08:06:00Z">
        <w:r w:rsidR="00FB4B0F">
          <w:t>.</w:t>
        </w:r>
      </w:ins>
      <w:r>
        <w:t xml:space="preserve"> </w:t>
      </w:r>
    </w:p>
    <w:p w14:paraId="62DC8816" w14:textId="77777777" w:rsidR="00C34324" w:rsidRPr="00FD4A4B" w:rsidRDefault="00C34324" w:rsidP="00C3432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415DAAE7" w14:textId="77777777" w:rsidR="00C34324" w:rsidRPr="00FD4A4B" w:rsidRDefault="00C34324" w:rsidP="00C34324">
      <w:pPr>
        <w:rPr>
          <w:b/>
          <w:lang w:eastAsia="zh-CN"/>
        </w:rPr>
      </w:pPr>
      <w:r w:rsidRPr="00FD4A4B">
        <w:rPr>
          <w:lang w:eastAsia="zh-CN"/>
        </w:rPr>
        <w:t xml:space="preserve">All records comply with the characteristic of one-way </w:t>
      </w:r>
      <w:r w:rsidRPr="00091444">
        <w:rPr>
          <w:lang w:eastAsia="zh-CN"/>
        </w:rPr>
        <w:t xml:space="preserve">cryptographic </w:t>
      </w:r>
      <w:r w:rsidRPr="00FD4A4B">
        <w:rPr>
          <w:lang w:eastAsia="zh-CN"/>
        </w:rPr>
        <w:t>hash result.</w:t>
      </w:r>
    </w:p>
    <w:p w14:paraId="417243DF" w14:textId="77777777" w:rsidR="00C34324" w:rsidRPr="00FD4A4B" w:rsidRDefault="00C34324" w:rsidP="00C34324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57A2A7B0" w14:textId="10552DEE" w:rsidR="00C34324" w:rsidRPr="00FD4A4B" w:rsidRDefault="00C34324" w:rsidP="00C34324">
      <w:pPr>
        <w:rPr>
          <w:lang w:eastAsia="zh-CN"/>
        </w:rPr>
      </w:pPr>
      <w:r w:rsidRPr="00FD4A4B">
        <w:rPr>
          <w:lang w:eastAsia="zh-CN"/>
        </w:rPr>
        <w:t>Evidence suitable for the interface, e.g.</w:t>
      </w:r>
      <w:ins w:id="19" w:author="Nokia" w:date="2024-01-26T08:06:00Z">
        <w:r w:rsidR="00FB4B0F">
          <w:rPr>
            <w:lang w:eastAsia="zh-CN"/>
          </w:rPr>
          <w:t>,</w:t>
        </w:r>
      </w:ins>
      <w:r w:rsidRPr="00FD4A4B">
        <w:rPr>
          <w:lang w:eastAsia="zh-CN"/>
        </w:rPr>
        <w:t xml:space="preserve"> screenshot contain</w:t>
      </w:r>
      <w:r>
        <w:rPr>
          <w:lang w:eastAsia="zh-CN"/>
        </w:rPr>
        <w:t>ing</w:t>
      </w:r>
      <w:r w:rsidRPr="00FD4A4B">
        <w:rPr>
          <w:lang w:eastAsia="zh-CN"/>
        </w:rPr>
        <w:t xml:space="preserve"> the operation results.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EB5D" w14:textId="77777777" w:rsidR="00DA77F7" w:rsidRDefault="00DA77F7">
      <w:r>
        <w:separator/>
      </w:r>
    </w:p>
  </w:endnote>
  <w:endnote w:type="continuationSeparator" w:id="0">
    <w:p w14:paraId="6A0C9F8C" w14:textId="77777777" w:rsidR="00DA77F7" w:rsidRDefault="00DA77F7">
      <w:r>
        <w:continuationSeparator/>
      </w:r>
    </w:p>
  </w:endnote>
  <w:endnote w:type="continuationNotice" w:id="1">
    <w:p w14:paraId="359998A5" w14:textId="77777777" w:rsidR="00DA77F7" w:rsidRDefault="00DA77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31DD2" w14:textId="77777777" w:rsidR="00DA77F7" w:rsidRDefault="00DA77F7">
      <w:r>
        <w:separator/>
      </w:r>
    </w:p>
  </w:footnote>
  <w:footnote w:type="continuationSeparator" w:id="0">
    <w:p w14:paraId="010370DB" w14:textId="77777777" w:rsidR="00DA77F7" w:rsidRDefault="00DA77F7">
      <w:r>
        <w:continuationSeparator/>
      </w:r>
    </w:p>
  </w:footnote>
  <w:footnote w:type="continuationNotice" w:id="1">
    <w:p w14:paraId="21DDCA43" w14:textId="77777777" w:rsidR="00DA77F7" w:rsidRDefault="00DA77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618420243">
    <w:abstractNumId w:val="2"/>
  </w:num>
  <w:num w:numId="2" w16cid:durableId="862207916">
    <w:abstractNumId w:val="1"/>
  </w:num>
  <w:num w:numId="3" w16cid:durableId="2113818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7CD"/>
    <w:rsid w:val="00022E4A"/>
    <w:rsid w:val="00031CC8"/>
    <w:rsid w:val="00062D4E"/>
    <w:rsid w:val="00064140"/>
    <w:rsid w:val="00080030"/>
    <w:rsid w:val="00085DB5"/>
    <w:rsid w:val="000A5607"/>
    <w:rsid w:val="000A6394"/>
    <w:rsid w:val="000A6F97"/>
    <w:rsid w:val="000B29B4"/>
    <w:rsid w:val="000B6C97"/>
    <w:rsid w:val="000B7FED"/>
    <w:rsid w:val="000C038A"/>
    <w:rsid w:val="000C6598"/>
    <w:rsid w:val="000D0068"/>
    <w:rsid w:val="000D44B3"/>
    <w:rsid w:val="000D47DA"/>
    <w:rsid w:val="000D523F"/>
    <w:rsid w:val="000D75D6"/>
    <w:rsid w:val="000E014D"/>
    <w:rsid w:val="000F05AF"/>
    <w:rsid w:val="00131F09"/>
    <w:rsid w:val="00135539"/>
    <w:rsid w:val="001413C2"/>
    <w:rsid w:val="00145D43"/>
    <w:rsid w:val="001536B9"/>
    <w:rsid w:val="00156BE0"/>
    <w:rsid w:val="00165666"/>
    <w:rsid w:val="001779D8"/>
    <w:rsid w:val="00177A34"/>
    <w:rsid w:val="00185B48"/>
    <w:rsid w:val="00186290"/>
    <w:rsid w:val="00192C46"/>
    <w:rsid w:val="001A08B3"/>
    <w:rsid w:val="001A7B60"/>
    <w:rsid w:val="001B52F0"/>
    <w:rsid w:val="001B7A65"/>
    <w:rsid w:val="001C245C"/>
    <w:rsid w:val="001C63AE"/>
    <w:rsid w:val="001D464B"/>
    <w:rsid w:val="001E41F3"/>
    <w:rsid w:val="00203879"/>
    <w:rsid w:val="00224FAF"/>
    <w:rsid w:val="00233058"/>
    <w:rsid w:val="0024271F"/>
    <w:rsid w:val="00255C2A"/>
    <w:rsid w:val="00256FE6"/>
    <w:rsid w:val="0026004D"/>
    <w:rsid w:val="00260A86"/>
    <w:rsid w:val="002640DD"/>
    <w:rsid w:val="00275D12"/>
    <w:rsid w:val="00284FEB"/>
    <w:rsid w:val="002860C4"/>
    <w:rsid w:val="00287506"/>
    <w:rsid w:val="002B5741"/>
    <w:rsid w:val="002E472E"/>
    <w:rsid w:val="002E5252"/>
    <w:rsid w:val="0030294A"/>
    <w:rsid w:val="00303B2C"/>
    <w:rsid w:val="00305409"/>
    <w:rsid w:val="0030755C"/>
    <w:rsid w:val="003141A5"/>
    <w:rsid w:val="00323B9B"/>
    <w:rsid w:val="0034108E"/>
    <w:rsid w:val="00346C6F"/>
    <w:rsid w:val="00351499"/>
    <w:rsid w:val="0035192F"/>
    <w:rsid w:val="003609EF"/>
    <w:rsid w:val="0036231A"/>
    <w:rsid w:val="00371F56"/>
    <w:rsid w:val="0037456C"/>
    <w:rsid w:val="00374DD4"/>
    <w:rsid w:val="00375842"/>
    <w:rsid w:val="00375964"/>
    <w:rsid w:val="0038744D"/>
    <w:rsid w:val="00387AC6"/>
    <w:rsid w:val="003B0E23"/>
    <w:rsid w:val="003B1B0D"/>
    <w:rsid w:val="003B63A4"/>
    <w:rsid w:val="003C2DBE"/>
    <w:rsid w:val="003C6FE8"/>
    <w:rsid w:val="003E1A36"/>
    <w:rsid w:val="003E4B12"/>
    <w:rsid w:val="003E6C23"/>
    <w:rsid w:val="003E7F64"/>
    <w:rsid w:val="00403875"/>
    <w:rsid w:val="00410371"/>
    <w:rsid w:val="004222E6"/>
    <w:rsid w:val="004242F1"/>
    <w:rsid w:val="004244A5"/>
    <w:rsid w:val="00432FF2"/>
    <w:rsid w:val="004434F9"/>
    <w:rsid w:val="00447E32"/>
    <w:rsid w:val="00482288"/>
    <w:rsid w:val="00495D55"/>
    <w:rsid w:val="004A52C6"/>
    <w:rsid w:val="004B06DE"/>
    <w:rsid w:val="004B75B7"/>
    <w:rsid w:val="004C4ADE"/>
    <w:rsid w:val="004D5235"/>
    <w:rsid w:val="004E52BE"/>
    <w:rsid w:val="005009D9"/>
    <w:rsid w:val="0051580D"/>
    <w:rsid w:val="005360D3"/>
    <w:rsid w:val="00547111"/>
    <w:rsid w:val="00550765"/>
    <w:rsid w:val="005631E5"/>
    <w:rsid w:val="00566B4E"/>
    <w:rsid w:val="005753BE"/>
    <w:rsid w:val="0059058A"/>
    <w:rsid w:val="00592D74"/>
    <w:rsid w:val="00596397"/>
    <w:rsid w:val="005E294D"/>
    <w:rsid w:val="005E2C44"/>
    <w:rsid w:val="005F7909"/>
    <w:rsid w:val="006158E1"/>
    <w:rsid w:val="00621188"/>
    <w:rsid w:val="006257ED"/>
    <w:rsid w:val="00646627"/>
    <w:rsid w:val="00652CD5"/>
    <w:rsid w:val="006532E1"/>
    <w:rsid w:val="0065536E"/>
    <w:rsid w:val="00662192"/>
    <w:rsid w:val="00665C47"/>
    <w:rsid w:val="00693FC9"/>
    <w:rsid w:val="00695808"/>
    <w:rsid w:val="00695A6C"/>
    <w:rsid w:val="006A331A"/>
    <w:rsid w:val="006B46FB"/>
    <w:rsid w:val="006E21FB"/>
    <w:rsid w:val="006F0C26"/>
    <w:rsid w:val="00702A01"/>
    <w:rsid w:val="00737709"/>
    <w:rsid w:val="0075490E"/>
    <w:rsid w:val="00785599"/>
    <w:rsid w:val="00792342"/>
    <w:rsid w:val="007932E2"/>
    <w:rsid w:val="007977A8"/>
    <w:rsid w:val="007A72E4"/>
    <w:rsid w:val="007B512A"/>
    <w:rsid w:val="007C2097"/>
    <w:rsid w:val="007D6A07"/>
    <w:rsid w:val="007E3BAA"/>
    <w:rsid w:val="007F7259"/>
    <w:rsid w:val="008040A8"/>
    <w:rsid w:val="008200E1"/>
    <w:rsid w:val="008207F1"/>
    <w:rsid w:val="00822627"/>
    <w:rsid w:val="008279FA"/>
    <w:rsid w:val="00836CE4"/>
    <w:rsid w:val="0084242E"/>
    <w:rsid w:val="00847B65"/>
    <w:rsid w:val="00847CA5"/>
    <w:rsid w:val="00851101"/>
    <w:rsid w:val="008626E7"/>
    <w:rsid w:val="00865D9D"/>
    <w:rsid w:val="00870EE7"/>
    <w:rsid w:val="00880A55"/>
    <w:rsid w:val="00883449"/>
    <w:rsid w:val="008863B9"/>
    <w:rsid w:val="0088765D"/>
    <w:rsid w:val="00887DA0"/>
    <w:rsid w:val="00891962"/>
    <w:rsid w:val="008A45A6"/>
    <w:rsid w:val="008A7EB0"/>
    <w:rsid w:val="008B7764"/>
    <w:rsid w:val="008C411C"/>
    <w:rsid w:val="008D39FE"/>
    <w:rsid w:val="008F3789"/>
    <w:rsid w:val="008F686C"/>
    <w:rsid w:val="00906217"/>
    <w:rsid w:val="0090778B"/>
    <w:rsid w:val="00911AAA"/>
    <w:rsid w:val="009148DE"/>
    <w:rsid w:val="009172B1"/>
    <w:rsid w:val="009340B2"/>
    <w:rsid w:val="00941E30"/>
    <w:rsid w:val="00955A7F"/>
    <w:rsid w:val="00971E3F"/>
    <w:rsid w:val="009777D9"/>
    <w:rsid w:val="00991B88"/>
    <w:rsid w:val="0099721C"/>
    <w:rsid w:val="009A5753"/>
    <w:rsid w:val="009A579D"/>
    <w:rsid w:val="009C47E9"/>
    <w:rsid w:val="009E1F94"/>
    <w:rsid w:val="009E3297"/>
    <w:rsid w:val="009E4134"/>
    <w:rsid w:val="009F30BB"/>
    <w:rsid w:val="009F734F"/>
    <w:rsid w:val="00A1069F"/>
    <w:rsid w:val="00A128EE"/>
    <w:rsid w:val="00A168ED"/>
    <w:rsid w:val="00A203C6"/>
    <w:rsid w:val="00A246B6"/>
    <w:rsid w:val="00A369B7"/>
    <w:rsid w:val="00A416F9"/>
    <w:rsid w:val="00A47E70"/>
    <w:rsid w:val="00A50CF0"/>
    <w:rsid w:val="00A53F7C"/>
    <w:rsid w:val="00A62CE7"/>
    <w:rsid w:val="00A7671C"/>
    <w:rsid w:val="00A95575"/>
    <w:rsid w:val="00AA09C9"/>
    <w:rsid w:val="00AA2B9E"/>
    <w:rsid w:val="00AA2CBC"/>
    <w:rsid w:val="00AB6C57"/>
    <w:rsid w:val="00AC5820"/>
    <w:rsid w:val="00AC696E"/>
    <w:rsid w:val="00AD1CD8"/>
    <w:rsid w:val="00AD63B3"/>
    <w:rsid w:val="00AE41FE"/>
    <w:rsid w:val="00AF0F0B"/>
    <w:rsid w:val="00B10093"/>
    <w:rsid w:val="00B13F88"/>
    <w:rsid w:val="00B23760"/>
    <w:rsid w:val="00B258BB"/>
    <w:rsid w:val="00B27DAB"/>
    <w:rsid w:val="00B32F6E"/>
    <w:rsid w:val="00B34104"/>
    <w:rsid w:val="00B3728C"/>
    <w:rsid w:val="00B42ED5"/>
    <w:rsid w:val="00B572A0"/>
    <w:rsid w:val="00B67B97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12D8A"/>
    <w:rsid w:val="00C2285C"/>
    <w:rsid w:val="00C31C26"/>
    <w:rsid w:val="00C32784"/>
    <w:rsid w:val="00C34324"/>
    <w:rsid w:val="00C4483F"/>
    <w:rsid w:val="00C63A6B"/>
    <w:rsid w:val="00C66BA2"/>
    <w:rsid w:val="00C71B9D"/>
    <w:rsid w:val="00C9236D"/>
    <w:rsid w:val="00C92D9F"/>
    <w:rsid w:val="00C95985"/>
    <w:rsid w:val="00CB1034"/>
    <w:rsid w:val="00CC5026"/>
    <w:rsid w:val="00CC68D0"/>
    <w:rsid w:val="00CD6F1C"/>
    <w:rsid w:val="00CE172F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707E6"/>
    <w:rsid w:val="00D85884"/>
    <w:rsid w:val="00D9340F"/>
    <w:rsid w:val="00DA77F7"/>
    <w:rsid w:val="00DC0EF5"/>
    <w:rsid w:val="00DC7B09"/>
    <w:rsid w:val="00DD588F"/>
    <w:rsid w:val="00DE34CF"/>
    <w:rsid w:val="00DE5CDA"/>
    <w:rsid w:val="00E13F3D"/>
    <w:rsid w:val="00E20A03"/>
    <w:rsid w:val="00E26744"/>
    <w:rsid w:val="00E34898"/>
    <w:rsid w:val="00E50528"/>
    <w:rsid w:val="00E74499"/>
    <w:rsid w:val="00E76FCB"/>
    <w:rsid w:val="00E87FA7"/>
    <w:rsid w:val="00E9531C"/>
    <w:rsid w:val="00EA1300"/>
    <w:rsid w:val="00EA19F7"/>
    <w:rsid w:val="00EB09B7"/>
    <w:rsid w:val="00EC6D0B"/>
    <w:rsid w:val="00EE7D7C"/>
    <w:rsid w:val="00F131FF"/>
    <w:rsid w:val="00F25D98"/>
    <w:rsid w:val="00F300FB"/>
    <w:rsid w:val="00F304FA"/>
    <w:rsid w:val="00F353B3"/>
    <w:rsid w:val="00F550CB"/>
    <w:rsid w:val="00F80EB5"/>
    <w:rsid w:val="00F82D0F"/>
    <w:rsid w:val="00F8630C"/>
    <w:rsid w:val="00FB4B0F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8514B1B-5F72-4CD1-9803-0431F36D5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EB6C34-F4B6-4F89-B874-67C264FD46C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2024-01-26T13:38:00Z</dcterms:created>
  <dcterms:modified xsi:type="dcterms:W3CDTF">2024-01-26T13:38:00Z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